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E8F" w:rsidRPr="00F7661A" w:rsidRDefault="00B73E8F" w:rsidP="00BA3AE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3E8F" w:rsidRPr="00F7661A" w:rsidRDefault="00B73E8F" w:rsidP="00BA3AE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73E8F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3E8F" w:rsidRPr="00F7661A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№8</w:t>
      </w:r>
    </w:p>
    <w:p w:rsidR="00B73E8F" w:rsidRPr="00F7661A" w:rsidRDefault="00B73E8F" w:rsidP="00BA3A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3E8F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структуре и штатной численности</w:t>
      </w:r>
      <w:r w:rsidRPr="00D6679A"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B73E8F" w:rsidRDefault="00B73E8F" w:rsidP="00BA3A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3E8F" w:rsidRDefault="00B73E8F" w:rsidP="00BA3AE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ст.21 Устава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, ст.13 Регламента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 xml:space="preserve">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. 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B73E8F" w:rsidRDefault="00B73E8F" w:rsidP="00BA3AE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73E8F" w:rsidRDefault="00B73E8F" w:rsidP="00BA3AE5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73E8F" w:rsidRDefault="00B73E8F" w:rsidP="00BA3AE5">
      <w:pPr>
        <w:pStyle w:val="BodyText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в Совете Депутатов </w:t>
      </w:r>
      <w:r w:rsidRPr="00F7661A">
        <w:rPr>
          <w:sz w:val="28"/>
          <w:szCs w:val="28"/>
        </w:rPr>
        <w:t xml:space="preserve">Петровского сельсовета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депутатскую деятельность могут осуществлять:</w:t>
      </w:r>
    </w:p>
    <w:p w:rsidR="00B73E8F" w:rsidRPr="00B641E0" w:rsidRDefault="00B73E8F" w:rsidP="00BA3AE5">
      <w:pPr>
        <w:pStyle w:val="BodyText3"/>
        <w:tabs>
          <w:tab w:val="left" w:pos="1080"/>
          <w:tab w:val="left" w:pos="1260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 постоянной основе: председатель </w:t>
      </w:r>
      <w:r w:rsidRPr="00B641E0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B641E0">
        <w:rPr>
          <w:sz w:val="28"/>
          <w:szCs w:val="28"/>
        </w:rPr>
        <w:t xml:space="preserve"> депутатов Петровского сельсовета Ордынского района Новосибирской области</w:t>
      </w:r>
    </w:p>
    <w:p w:rsidR="00B73E8F" w:rsidRPr="00BA3AE5" w:rsidRDefault="00B73E8F" w:rsidP="00BA3AE5">
      <w:pPr>
        <w:pStyle w:val="BodyText3"/>
        <w:tabs>
          <w:tab w:val="left" w:pos="1080"/>
        </w:tabs>
        <w:spacing w:after="0"/>
        <w:ind w:firstLine="540"/>
        <w:jc w:val="both"/>
        <w:rPr>
          <w:sz w:val="28"/>
          <w:szCs w:val="28"/>
        </w:rPr>
      </w:pPr>
      <w:r w:rsidRPr="00BA3AE5">
        <w:rPr>
          <w:sz w:val="28"/>
          <w:szCs w:val="28"/>
        </w:rPr>
        <w:t>1.2.</w:t>
      </w:r>
      <w:r>
        <w:rPr>
          <w:sz w:val="28"/>
          <w:szCs w:val="28"/>
        </w:rPr>
        <w:t xml:space="preserve">  </w:t>
      </w:r>
      <w:r w:rsidRPr="00BA3AE5">
        <w:rPr>
          <w:sz w:val="28"/>
          <w:szCs w:val="28"/>
        </w:rPr>
        <w:t xml:space="preserve">на не постоянной основе: </w:t>
      </w:r>
      <w:r>
        <w:rPr>
          <w:sz w:val="28"/>
          <w:szCs w:val="28"/>
        </w:rPr>
        <w:t>заместитель п</w:t>
      </w:r>
      <w:r w:rsidRPr="00BA3AE5">
        <w:rPr>
          <w:sz w:val="28"/>
          <w:szCs w:val="28"/>
        </w:rPr>
        <w:t>редседателя Совета депутатов Петровского сельсовета Ордынского района Новосибирской области</w:t>
      </w:r>
    </w:p>
    <w:p w:rsidR="00B73E8F" w:rsidRDefault="00B73E8F" w:rsidP="00BA3AE5">
      <w:pPr>
        <w:pStyle w:val="BodyText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Образовать постоянных комиссий (комитетов) Совета депутатов</w:t>
      </w:r>
      <w:r w:rsidRPr="00A405DF">
        <w:rPr>
          <w:sz w:val="28"/>
          <w:szCs w:val="28"/>
        </w:rPr>
        <w:t xml:space="preserve"> </w:t>
      </w:r>
      <w:r w:rsidRPr="00F7661A">
        <w:rPr>
          <w:sz w:val="28"/>
          <w:szCs w:val="28"/>
        </w:rPr>
        <w:t>Петровского сельсовета</w:t>
      </w:r>
      <w:r w:rsidRPr="00F742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Ордынского района </w:t>
      </w:r>
      <w:r w:rsidRPr="00F7661A">
        <w:rPr>
          <w:sz w:val="28"/>
          <w:szCs w:val="28"/>
        </w:rPr>
        <w:t>Новосибирской области</w:t>
      </w:r>
    </w:p>
    <w:p w:rsidR="00B73E8F" w:rsidRDefault="00B73E8F" w:rsidP="00BA3AE5">
      <w:pPr>
        <w:pStyle w:val="BodyText3"/>
        <w:numPr>
          <w:ilvl w:val="0"/>
          <w:numId w:val="6"/>
        </w:numPr>
        <w:tabs>
          <w:tab w:val="clear" w:pos="720"/>
          <w:tab w:val="num" w:pos="54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постоянная комиссия по бюджету, налоговой, финансово-кредитной политике в составе 3-х депутатов.</w:t>
      </w:r>
    </w:p>
    <w:p w:rsidR="00B73E8F" w:rsidRDefault="00B73E8F" w:rsidP="00BA3AE5">
      <w:pPr>
        <w:pStyle w:val="BodyText3"/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постоянная комиссия по социальной политике, культуре, спорту и молодежной политике, по соблюдению законности и правопорядка, работе с общественными организациями, ЖКХ и благоустройству, и развитию общественного самоуправления в составе 4-х депутатов.</w:t>
      </w:r>
    </w:p>
    <w:p w:rsidR="00B73E8F" w:rsidRDefault="00B73E8F" w:rsidP="00BA3AE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D3AFD">
        <w:rPr>
          <w:rFonts w:ascii="Times New Roman" w:hAnsi="Times New Roman"/>
          <w:sz w:val="28"/>
          <w:szCs w:val="28"/>
        </w:rPr>
        <w:t>мандатная комиссия в составе 3-х человек</w:t>
      </w:r>
    </w:p>
    <w:p w:rsidR="00B73E8F" w:rsidRPr="003D3AFD" w:rsidRDefault="00B73E8F" w:rsidP="00BA3AE5">
      <w:pPr>
        <w:pStyle w:val="BodyText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 w:rsidRPr="003D3AFD">
        <w:rPr>
          <w:sz w:val="28"/>
          <w:szCs w:val="28"/>
        </w:rPr>
        <w:t>Поручить постоянным комиссиям в срок до 15 ноября 2015 года подготовить и внести на рассмотрение сессии Положения о постоянных комиссиях Петровского сельсовета Ордынского района Новосибирской области.</w:t>
      </w:r>
    </w:p>
    <w:p w:rsidR="00B73E8F" w:rsidRDefault="00B73E8F" w:rsidP="00BA3AE5">
      <w:pPr>
        <w:pStyle w:val="BodyText3"/>
        <w:numPr>
          <w:ilvl w:val="0"/>
          <w:numId w:val="10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принятия.</w:t>
      </w:r>
    </w:p>
    <w:p w:rsidR="00B73E8F" w:rsidRDefault="00B73E8F" w:rsidP="00BA3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 </w:t>
      </w:r>
      <w:r w:rsidRPr="00F6135C">
        <w:rPr>
          <w:rFonts w:ascii="Times New Roman" w:hAnsi="Times New Roman"/>
          <w:sz w:val="28"/>
          <w:szCs w:val="28"/>
        </w:rPr>
        <w:t xml:space="preserve"> сессии </w:t>
      </w:r>
    </w:p>
    <w:p w:rsidR="00B73E8F" w:rsidRPr="00F6135C" w:rsidRDefault="00B73E8F" w:rsidP="00BA3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</w:t>
      </w:r>
      <w:r>
        <w:rPr>
          <w:rFonts w:ascii="Times New Roman" w:hAnsi="Times New Roman"/>
          <w:sz w:val="28"/>
          <w:szCs w:val="28"/>
        </w:rPr>
        <w:t>.</w:t>
      </w:r>
    </w:p>
    <w:p w:rsidR="00B73E8F" w:rsidRPr="00F6135C" w:rsidRDefault="00B73E8F" w:rsidP="00BA3AE5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            </w:t>
      </w:r>
    </w:p>
    <w:p w:rsidR="00B73E8F" w:rsidRPr="00F6135C" w:rsidRDefault="00B73E8F" w:rsidP="00BA3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Ордынского района</w:t>
      </w:r>
      <w:r w:rsidRPr="00F6135C">
        <w:rPr>
          <w:rFonts w:ascii="Times New Roman" w:hAnsi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F6135C">
        <w:rPr>
          <w:rFonts w:ascii="Times New Roman" w:hAnsi="Times New Roman"/>
          <w:sz w:val="28"/>
          <w:szCs w:val="28"/>
        </w:rPr>
        <w:t xml:space="preserve"> </w:t>
      </w:r>
    </w:p>
    <w:p w:rsidR="00B73E8F" w:rsidRPr="00F7661A" w:rsidRDefault="00B73E8F" w:rsidP="00BA3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135C">
        <w:rPr>
          <w:rFonts w:ascii="Times New Roman" w:hAnsi="Times New Roman"/>
          <w:sz w:val="28"/>
          <w:szCs w:val="28"/>
        </w:rPr>
        <w:t>Новосибирской области</w:t>
      </w:r>
    </w:p>
    <w:sectPr w:rsidR="00B73E8F" w:rsidRPr="00F7661A" w:rsidSect="00BA3AE5">
      <w:pgSz w:w="11906" w:h="16838"/>
      <w:pgMar w:top="1134" w:right="1134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5448"/>
    <w:multiLevelType w:val="hybridMultilevel"/>
    <w:tmpl w:val="BB32DE9E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EA8CAF0E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81786628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86072F"/>
    <w:multiLevelType w:val="hybridMultilevel"/>
    <w:tmpl w:val="7BB8AEC4"/>
    <w:lvl w:ilvl="0" w:tplc="2C5AD45A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55A4"/>
    <w:rsid w:val="000356F3"/>
    <w:rsid w:val="00050E56"/>
    <w:rsid w:val="00054483"/>
    <w:rsid w:val="0005766A"/>
    <w:rsid w:val="000751E3"/>
    <w:rsid w:val="00083AF2"/>
    <w:rsid w:val="000E2DD5"/>
    <w:rsid w:val="001304ED"/>
    <w:rsid w:val="00151919"/>
    <w:rsid w:val="00170951"/>
    <w:rsid w:val="001B69A1"/>
    <w:rsid w:val="001D3315"/>
    <w:rsid w:val="00201F7C"/>
    <w:rsid w:val="00220F91"/>
    <w:rsid w:val="00234155"/>
    <w:rsid w:val="00240B32"/>
    <w:rsid w:val="00256C1A"/>
    <w:rsid w:val="002668F8"/>
    <w:rsid w:val="002F529F"/>
    <w:rsid w:val="003C799D"/>
    <w:rsid w:val="003D3AFD"/>
    <w:rsid w:val="00415779"/>
    <w:rsid w:val="004D5153"/>
    <w:rsid w:val="004F2DFE"/>
    <w:rsid w:val="00506B0C"/>
    <w:rsid w:val="0055764F"/>
    <w:rsid w:val="00562AC2"/>
    <w:rsid w:val="005D3C7D"/>
    <w:rsid w:val="00641362"/>
    <w:rsid w:val="0065131C"/>
    <w:rsid w:val="00662E98"/>
    <w:rsid w:val="00663BD8"/>
    <w:rsid w:val="0067485C"/>
    <w:rsid w:val="00692FE1"/>
    <w:rsid w:val="00694A0F"/>
    <w:rsid w:val="00697082"/>
    <w:rsid w:val="006F627B"/>
    <w:rsid w:val="00705A5A"/>
    <w:rsid w:val="0075440A"/>
    <w:rsid w:val="00764802"/>
    <w:rsid w:val="007650AD"/>
    <w:rsid w:val="007748F2"/>
    <w:rsid w:val="007773B0"/>
    <w:rsid w:val="007939A6"/>
    <w:rsid w:val="007B6CD2"/>
    <w:rsid w:val="007C1861"/>
    <w:rsid w:val="007E02CF"/>
    <w:rsid w:val="00804415"/>
    <w:rsid w:val="00831860"/>
    <w:rsid w:val="00834A6C"/>
    <w:rsid w:val="00853395"/>
    <w:rsid w:val="008B304E"/>
    <w:rsid w:val="008B47B5"/>
    <w:rsid w:val="009C045F"/>
    <w:rsid w:val="009C1BA3"/>
    <w:rsid w:val="009D32C7"/>
    <w:rsid w:val="009E056B"/>
    <w:rsid w:val="009F63CA"/>
    <w:rsid w:val="00A267FB"/>
    <w:rsid w:val="00A405DF"/>
    <w:rsid w:val="00A532BB"/>
    <w:rsid w:val="00A6048A"/>
    <w:rsid w:val="00AB73E2"/>
    <w:rsid w:val="00AF5E19"/>
    <w:rsid w:val="00B020F9"/>
    <w:rsid w:val="00B0522E"/>
    <w:rsid w:val="00B12C4E"/>
    <w:rsid w:val="00B30B9B"/>
    <w:rsid w:val="00B641E0"/>
    <w:rsid w:val="00B73E8F"/>
    <w:rsid w:val="00BA3AE5"/>
    <w:rsid w:val="00BB5A59"/>
    <w:rsid w:val="00BE47F3"/>
    <w:rsid w:val="00C815AF"/>
    <w:rsid w:val="00CC6839"/>
    <w:rsid w:val="00CE753A"/>
    <w:rsid w:val="00CF6918"/>
    <w:rsid w:val="00D03397"/>
    <w:rsid w:val="00D23C2C"/>
    <w:rsid w:val="00D26D4E"/>
    <w:rsid w:val="00D30BF4"/>
    <w:rsid w:val="00D35493"/>
    <w:rsid w:val="00D6679A"/>
    <w:rsid w:val="00D81269"/>
    <w:rsid w:val="00D90F2D"/>
    <w:rsid w:val="00DB066C"/>
    <w:rsid w:val="00DB5858"/>
    <w:rsid w:val="00E44938"/>
    <w:rsid w:val="00E57C19"/>
    <w:rsid w:val="00E74A49"/>
    <w:rsid w:val="00EC6108"/>
    <w:rsid w:val="00F41F4A"/>
    <w:rsid w:val="00F6135C"/>
    <w:rsid w:val="00F7429A"/>
    <w:rsid w:val="00F75714"/>
    <w:rsid w:val="00F7661A"/>
    <w:rsid w:val="00F8454B"/>
    <w:rsid w:val="00FC0651"/>
    <w:rsid w:val="00FE5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</Pages>
  <Words>319</Words>
  <Characters>1820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Сельсовет</cp:lastModifiedBy>
  <cp:revision>11</cp:revision>
  <cp:lastPrinted>2015-11-19T04:25:00Z</cp:lastPrinted>
  <dcterms:created xsi:type="dcterms:W3CDTF">2015-10-05T08:51:00Z</dcterms:created>
  <dcterms:modified xsi:type="dcterms:W3CDTF">2015-11-19T04:25:00Z</dcterms:modified>
</cp:coreProperties>
</file>